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C1A54EB" w:rsidR="009B6B99" w:rsidRPr="002A3D76" w:rsidRDefault="00B025BC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noProof/>
        </w:rPr>
        <w:t>ANNEX</w:t>
      </w:r>
      <w:r w:rsidR="009B6B99" w:rsidRPr="00B51B7F">
        <w:rPr>
          <w:noProof/>
        </w:rPr>
        <w:t xml:space="preserve">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="009B6B99" w:rsidRPr="00B51B7F">
        <w:rPr>
          <w:noProof/>
        </w:rPr>
        <w:t xml:space="preserve"> </w:t>
      </w:r>
      <w:r>
        <w:rPr>
          <w:noProof/>
        </w:rPr>
        <w:t>STATEMENT ON FINANCIAL COMPETENCE</w:t>
      </w:r>
    </w:p>
    <w:p w14:paraId="583BF283" w14:textId="77777777" w:rsidR="009B6B99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1D8A294D" w14:textId="77777777" w:rsidR="007824F4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85F388D" w14:textId="77777777" w:rsidR="007824F4" w:rsidRPr="00B51B7F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FC7348B" w14:textId="3595F879" w:rsidR="009B6B99" w:rsidRPr="00260874" w:rsidRDefault="00B025BC" w:rsidP="009B6B99">
      <w:pPr>
        <w:pStyle w:val="Odlomakpopisa"/>
        <w:tabs>
          <w:tab w:val="left" w:pos="567"/>
        </w:tabs>
        <w:ind w:left="360"/>
        <w:jc w:val="center"/>
        <w:rPr>
          <w:rFonts w:asciiTheme="majorHAnsi" w:hAnsiTheme="majorHAnsi"/>
          <w:bCs/>
          <w:noProof/>
          <w:lang w:bidi="hr-HR"/>
        </w:rPr>
      </w:pPr>
      <w:r w:rsidRPr="00260874">
        <w:rPr>
          <w:rFonts w:asciiTheme="majorHAnsi" w:hAnsiTheme="majorHAnsi"/>
          <w:b/>
          <w:sz w:val="28"/>
        </w:rPr>
        <w:t>Procuration registration number</w:t>
      </w:r>
      <w:r w:rsidR="007824F4" w:rsidRPr="00260874">
        <w:rPr>
          <w:rFonts w:asciiTheme="majorHAnsi" w:hAnsiTheme="majorHAnsi"/>
          <w:b/>
          <w:sz w:val="28"/>
        </w:rPr>
        <w:t xml:space="preserve">: </w:t>
      </w:r>
      <w:r w:rsidR="00A31B75" w:rsidRPr="00260874">
        <w:rPr>
          <w:rFonts w:asciiTheme="majorHAnsi" w:hAnsiTheme="majorHAnsi"/>
          <w:sz w:val="28"/>
        </w:rPr>
        <w:t>DILJ-MF-01-22/NOJN-01</w:t>
      </w:r>
    </w:p>
    <w:p w14:paraId="7837A9B6" w14:textId="77777777" w:rsidR="009B6B99" w:rsidRPr="00260874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Theme="majorHAnsi" w:hAnsiTheme="majorHAnsi"/>
          <w:bCs/>
          <w:noProof/>
          <w:lang w:bidi="hr-HR"/>
        </w:rPr>
      </w:pPr>
    </w:p>
    <w:p w14:paraId="0A769691" w14:textId="77777777" w:rsidR="009B6B99" w:rsidRPr="00260874" w:rsidRDefault="009B6B99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027AFE70" w14:textId="32367FB0" w:rsidR="009B6B99" w:rsidRPr="00260874" w:rsidRDefault="006A1A94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lang w:val="en-GB"/>
        </w:rPr>
        <w:t>For the purpose of proving financial capacity</w:t>
      </w:r>
      <w:r w:rsidRPr="00260874">
        <w:rPr>
          <w:rFonts w:asciiTheme="majorHAnsi" w:hAnsiTheme="majorHAnsi"/>
          <w:bCs/>
          <w:noProof/>
        </w:rPr>
        <w:t xml:space="preserve"> as stated in the Public Tender In</w:t>
      </w:r>
      <w:r w:rsidR="00997649" w:rsidRPr="00260874">
        <w:rPr>
          <w:rFonts w:asciiTheme="majorHAnsi" w:hAnsiTheme="majorHAnsi"/>
          <w:bCs/>
          <w:noProof/>
        </w:rPr>
        <w:t>vitation point 8.2.</w:t>
      </w:r>
      <w:r w:rsidR="00C567DE" w:rsidRPr="00260874">
        <w:rPr>
          <w:rFonts w:asciiTheme="majorHAnsi" w:hAnsiTheme="majorHAnsi"/>
          <w:bCs/>
          <w:noProof/>
        </w:rPr>
        <w:t xml:space="preserve"> the Tenderer</w:t>
      </w:r>
      <w:r w:rsidR="00997649" w:rsidRPr="00260874">
        <w:rPr>
          <w:rFonts w:asciiTheme="majorHAnsi" w:hAnsiTheme="majorHAnsi"/>
          <w:bCs/>
          <w:noProof/>
        </w:rPr>
        <w:t xml:space="preserve"> </w:t>
      </w:r>
      <w:r w:rsidRPr="00260874">
        <w:rPr>
          <w:rFonts w:asciiTheme="majorHAnsi" w:hAnsiTheme="majorHAnsi"/>
          <w:bCs/>
          <w:noProof/>
        </w:rPr>
        <w:t xml:space="preserve"> issues the following</w:t>
      </w:r>
    </w:p>
    <w:p w14:paraId="437FC649" w14:textId="594FAD35" w:rsidR="009B6B99" w:rsidRPr="00260874" w:rsidRDefault="009B6B99" w:rsidP="007824F4">
      <w:pPr>
        <w:tabs>
          <w:tab w:val="left" w:pos="567"/>
        </w:tabs>
        <w:spacing w:before="240"/>
        <w:rPr>
          <w:rFonts w:asciiTheme="majorHAnsi" w:hAnsiTheme="majorHAnsi"/>
          <w:b/>
          <w:bCs/>
          <w:noProof/>
        </w:rPr>
      </w:pP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="006A1A94" w:rsidRPr="00260874">
        <w:rPr>
          <w:rFonts w:asciiTheme="majorHAnsi" w:hAnsiTheme="majorHAnsi"/>
          <w:b/>
          <w:bCs/>
          <w:noProof/>
        </w:rPr>
        <w:t>STATEMENT</w:t>
      </w:r>
    </w:p>
    <w:p w14:paraId="17E6AFD2" w14:textId="77777777" w:rsidR="009B6B99" w:rsidRPr="00260874" w:rsidRDefault="009B6B99" w:rsidP="009B6B99">
      <w:pPr>
        <w:tabs>
          <w:tab w:val="left" w:pos="567"/>
        </w:tabs>
        <w:rPr>
          <w:rFonts w:asciiTheme="majorHAnsi" w:hAnsiTheme="majorHAnsi"/>
          <w:b/>
          <w:bCs/>
          <w:noProof/>
        </w:rPr>
      </w:pPr>
    </w:p>
    <w:p w14:paraId="235BD28C" w14:textId="1101225F" w:rsidR="00260874" w:rsidRDefault="006A1A94" w:rsidP="006A1A94">
      <w:pPr>
        <w:tabs>
          <w:tab w:val="left" w:pos="567"/>
        </w:tabs>
        <w:jc w:val="both"/>
        <w:rPr>
          <w:rFonts w:asciiTheme="majorHAnsi" w:hAnsiTheme="majorHAnsi"/>
          <w:bCs/>
          <w:lang w:val="en-GB"/>
        </w:rPr>
      </w:pPr>
      <w:r w:rsidRPr="00260874">
        <w:rPr>
          <w:rFonts w:asciiTheme="majorHAnsi" w:hAnsiTheme="majorHAnsi"/>
          <w:bCs/>
          <w:lang w:val="en-GB"/>
        </w:rPr>
        <w:t>Whereby I __________________</w:t>
      </w:r>
      <w:r w:rsidR="00260874">
        <w:rPr>
          <w:rFonts w:asciiTheme="majorHAnsi" w:hAnsiTheme="majorHAnsi"/>
          <w:bCs/>
          <w:lang w:val="en-GB"/>
        </w:rPr>
        <w:t>_________</w:t>
      </w:r>
      <w:r w:rsidRPr="00260874">
        <w:rPr>
          <w:rFonts w:asciiTheme="majorHAnsi" w:hAnsiTheme="majorHAnsi"/>
          <w:bCs/>
          <w:lang w:val="en-GB"/>
        </w:rPr>
        <w:t>___</w:t>
      </w:r>
      <w:r w:rsidR="00260874">
        <w:rPr>
          <w:rFonts w:asciiTheme="majorHAnsi" w:hAnsiTheme="majorHAnsi"/>
          <w:bCs/>
          <w:lang w:val="en-GB"/>
        </w:rPr>
        <w:t>___</w:t>
      </w:r>
      <w:r w:rsidRPr="00260874">
        <w:rPr>
          <w:rFonts w:asciiTheme="majorHAnsi" w:hAnsiTheme="majorHAnsi"/>
          <w:bCs/>
          <w:lang w:val="en-GB"/>
        </w:rPr>
        <w:t>_______ from ______</w:t>
      </w:r>
      <w:r w:rsidR="00260874">
        <w:rPr>
          <w:rFonts w:asciiTheme="majorHAnsi" w:hAnsiTheme="majorHAnsi"/>
          <w:bCs/>
          <w:lang w:val="en-GB"/>
        </w:rPr>
        <w:t>______________</w:t>
      </w:r>
      <w:r w:rsidRPr="00260874">
        <w:rPr>
          <w:rFonts w:asciiTheme="majorHAnsi" w:hAnsiTheme="majorHAnsi"/>
          <w:bCs/>
          <w:lang w:val="en-GB"/>
        </w:rPr>
        <w:t xml:space="preserve">_______________________________ </w:t>
      </w:r>
    </w:p>
    <w:p w14:paraId="7FEF320A" w14:textId="2D062F50" w:rsidR="00260874" w:rsidRPr="00B719AD" w:rsidRDefault="00260874" w:rsidP="006A1A94">
      <w:pPr>
        <w:tabs>
          <w:tab w:val="left" w:pos="567"/>
        </w:tabs>
        <w:jc w:val="both"/>
        <w:rPr>
          <w:rFonts w:asciiTheme="majorHAnsi" w:hAnsiTheme="majorHAnsi"/>
          <w:bCs/>
          <w:sz w:val="20"/>
          <w:szCs w:val="20"/>
          <w:lang w:val="en-GB"/>
        </w:rPr>
      </w:pPr>
      <w:r>
        <w:rPr>
          <w:rFonts w:asciiTheme="majorHAnsi" w:hAnsiTheme="majorHAnsi"/>
          <w:bCs/>
          <w:i/>
          <w:lang w:val="en-GB"/>
        </w:rPr>
        <w:tab/>
      </w:r>
      <w:r>
        <w:rPr>
          <w:rFonts w:asciiTheme="majorHAnsi" w:hAnsiTheme="majorHAnsi"/>
          <w:bCs/>
          <w:i/>
          <w:lang w:val="en-GB"/>
        </w:rPr>
        <w:tab/>
      </w:r>
      <w:r>
        <w:rPr>
          <w:rFonts w:asciiTheme="majorHAnsi" w:hAnsiTheme="majorHAnsi"/>
          <w:bCs/>
          <w:i/>
          <w:lang w:val="en-GB"/>
        </w:rPr>
        <w:tab/>
      </w:r>
      <w:r w:rsidRP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</w:t>
      </w:r>
      <w:r w:rsid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  </w:t>
      </w:r>
      <w:r w:rsidRP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   (first and last name)</w:t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="00937E4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r w:rsidR="006A1A94" w:rsidRPr="00B719AD">
        <w:rPr>
          <w:rFonts w:asciiTheme="majorHAnsi" w:hAnsiTheme="majorHAnsi"/>
          <w:bCs/>
          <w:i/>
          <w:sz w:val="20"/>
          <w:szCs w:val="20"/>
          <w:lang w:val="en-GB"/>
        </w:rPr>
        <w:t>(residential address)</w:t>
      </w:r>
      <w:r w:rsidR="006A1A94" w:rsidRPr="00B719AD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</w:p>
    <w:p w14:paraId="11FFCE69" w14:textId="70C74FA5" w:rsidR="00B719AD" w:rsidRDefault="002B130C" w:rsidP="00B719AD">
      <w:pPr>
        <w:tabs>
          <w:tab w:val="left" w:pos="567"/>
        </w:tabs>
        <w:spacing w:before="240" w:line="360" w:lineRule="auto"/>
        <w:jc w:val="center"/>
        <w:rPr>
          <w:rFonts w:ascii="Cambria" w:hAnsi="Cambria"/>
          <w:bCs/>
          <w:noProof/>
        </w:rPr>
      </w:pPr>
      <w:r w:rsidRPr="00260874">
        <w:rPr>
          <w:rFonts w:asciiTheme="majorHAnsi" w:hAnsiTheme="majorHAnsi"/>
          <w:bCs/>
          <w:lang w:val="en-GB"/>
        </w:rPr>
        <w:t>Personal</w:t>
      </w:r>
      <w:r w:rsidR="006A1A94" w:rsidRPr="00260874">
        <w:rPr>
          <w:rFonts w:asciiTheme="majorHAnsi" w:hAnsiTheme="majorHAnsi"/>
          <w:bCs/>
          <w:lang w:val="en-GB"/>
        </w:rPr>
        <w:t xml:space="preserve"> Identification Number (</w:t>
      </w:r>
      <w:r w:rsidRPr="00260874">
        <w:rPr>
          <w:rFonts w:asciiTheme="majorHAnsi" w:hAnsiTheme="majorHAnsi"/>
          <w:bCs/>
          <w:lang w:val="en-GB"/>
        </w:rPr>
        <w:t>PIN</w:t>
      </w:r>
      <w:r w:rsidR="006A1A94" w:rsidRPr="00260874">
        <w:rPr>
          <w:rFonts w:asciiTheme="majorHAnsi" w:hAnsiTheme="majorHAnsi"/>
          <w:bCs/>
          <w:lang w:val="en-GB"/>
        </w:rPr>
        <w:t>): _______________________, ID card number _______________</w:t>
      </w:r>
      <w:r w:rsidR="00260874">
        <w:rPr>
          <w:rFonts w:asciiTheme="majorHAnsi" w:hAnsiTheme="majorHAnsi"/>
          <w:bCs/>
          <w:lang w:val="en-GB"/>
        </w:rPr>
        <w:t>____</w:t>
      </w:r>
      <w:r w:rsidR="006A1A94" w:rsidRPr="00260874">
        <w:rPr>
          <w:rFonts w:asciiTheme="majorHAnsi" w:hAnsiTheme="majorHAnsi"/>
          <w:bCs/>
          <w:lang w:val="en-GB"/>
        </w:rPr>
        <w:t xml:space="preserve"> issued by __________________________________ as a legally authoris</w:t>
      </w:r>
      <w:r w:rsidR="00997649" w:rsidRPr="00260874">
        <w:rPr>
          <w:rFonts w:asciiTheme="majorHAnsi" w:hAnsiTheme="majorHAnsi"/>
          <w:bCs/>
          <w:lang w:val="en-GB"/>
        </w:rPr>
        <w:t xml:space="preserve">ed person for representing the entity </w:t>
      </w:r>
      <w:r w:rsidR="006A1A94" w:rsidRPr="00260874">
        <w:rPr>
          <w:rFonts w:asciiTheme="majorHAnsi" w:hAnsiTheme="majorHAnsi"/>
          <w:bCs/>
          <w:lang w:val="en-GB"/>
        </w:rPr>
        <w:t xml:space="preserve"> </w:t>
      </w:r>
      <w:r w:rsidR="00B719AD" w:rsidRPr="008E59E4">
        <w:rPr>
          <w:rFonts w:ascii="Cambria" w:hAnsi="Cambria"/>
          <w:bCs/>
          <w:noProof/>
        </w:rPr>
        <w:t>______________________</w:t>
      </w:r>
      <w:r w:rsidR="00B719AD">
        <w:rPr>
          <w:rFonts w:ascii="Cambria" w:hAnsi="Cambria"/>
          <w:bCs/>
          <w:noProof/>
        </w:rPr>
        <w:t>________________________________________________________________________________________</w:t>
      </w:r>
      <w:r w:rsidR="00B719AD" w:rsidRPr="008E59E4">
        <w:rPr>
          <w:rFonts w:ascii="Cambria" w:hAnsi="Cambria"/>
          <w:bCs/>
          <w:noProof/>
        </w:rPr>
        <w:t xml:space="preserve">_   </w:t>
      </w:r>
      <w:r w:rsidR="00B719AD" w:rsidRPr="005B686F">
        <w:rPr>
          <w:rFonts w:ascii="Cambria" w:hAnsi="Cambria"/>
          <w:bCs/>
          <w:i/>
          <w:noProof/>
          <w:sz w:val="20"/>
          <w:szCs w:val="20"/>
        </w:rPr>
        <w:t>(</w:t>
      </w:r>
      <w:r w:rsidR="00B719AD">
        <w:rPr>
          <w:rFonts w:ascii="Cambria" w:hAnsi="Cambria"/>
          <w:bCs/>
          <w:i/>
          <w:noProof/>
          <w:sz w:val="20"/>
          <w:szCs w:val="20"/>
        </w:rPr>
        <w:t>title and seat of the entity</w:t>
      </w:r>
      <w:r w:rsidR="00B719AD" w:rsidRPr="005B686F">
        <w:rPr>
          <w:rFonts w:ascii="Cambria" w:hAnsi="Cambria"/>
          <w:bCs/>
          <w:i/>
          <w:noProof/>
          <w:sz w:val="20"/>
          <w:szCs w:val="20"/>
        </w:rPr>
        <w:t xml:space="preserve">, </w:t>
      </w:r>
      <w:r w:rsidR="00B719AD">
        <w:rPr>
          <w:rFonts w:ascii="Cambria" w:hAnsi="Cambria"/>
          <w:bCs/>
          <w:i/>
          <w:noProof/>
          <w:sz w:val="20"/>
          <w:szCs w:val="20"/>
        </w:rPr>
        <w:t>PIN</w:t>
      </w:r>
      <w:r w:rsidR="00B719AD" w:rsidRPr="005B686F">
        <w:rPr>
          <w:rFonts w:ascii="Cambria" w:hAnsi="Cambria"/>
          <w:bCs/>
          <w:i/>
          <w:noProof/>
          <w:sz w:val="20"/>
          <w:szCs w:val="20"/>
        </w:rPr>
        <w:t>)</w:t>
      </w:r>
    </w:p>
    <w:p w14:paraId="32A6BEA9" w14:textId="1D9E3A89" w:rsidR="006A1A94" w:rsidRPr="00260874" w:rsidRDefault="002B130C" w:rsidP="00B719AD">
      <w:pPr>
        <w:tabs>
          <w:tab w:val="left" w:pos="567"/>
        </w:tabs>
        <w:spacing w:before="240" w:line="360" w:lineRule="auto"/>
        <w:rPr>
          <w:rFonts w:asciiTheme="majorHAnsi" w:hAnsiTheme="majorHAnsi"/>
          <w:bCs/>
          <w:lang w:val="en-GB"/>
        </w:rPr>
      </w:pPr>
      <w:r w:rsidRPr="00260874">
        <w:rPr>
          <w:rFonts w:asciiTheme="majorHAnsi" w:hAnsiTheme="majorHAnsi"/>
          <w:bCs/>
          <w:lang w:val="en-GB"/>
        </w:rPr>
        <w:t>under</w:t>
      </w:r>
      <w:r w:rsidR="006A1A94" w:rsidRPr="00260874">
        <w:rPr>
          <w:rFonts w:asciiTheme="majorHAnsi" w:hAnsiTheme="majorHAnsi"/>
          <w:bCs/>
          <w:lang w:val="en-GB"/>
        </w:rPr>
        <w:t xml:space="preserve"> m</w:t>
      </w:r>
      <w:r w:rsidRPr="00260874">
        <w:rPr>
          <w:rFonts w:asciiTheme="majorHAnsi" w:hAnsiTheme="majorHAnsi"/>
          <w:bCs/>
          <w:lang w:val="en-GB"/>
        </w:rPr>
        <w:t xml:space="preserve">aterial and criminal liability I declare </w:t>
      </w:r>
      <w:r w:rsidR="006A1A94" w:rsidRPr="00260874">
        <w:rPr>
          <w:rFonts w:asciiTheme="majorHAnsi" w:hAnsiTheme="majorHAnsi"/>
          <w:bCs/>
          <w:lang w:val="en-GB"/>
        </w:rPr>
        <w:t xml:space="preserve">the following: </w:t>
      </w:r>
    </w:p>
    <w:p w14:paraId="4329C99A" w14:textId="77777777" w:rsidR="006A1A94" w:rsidRPr="00260874" w:rsidRDefault="006A1A94" w:rsidP="006A1A94">
      <w:pPr>
        <w:tabs>
          <w:tab w:val="left" w:pos="567"/>
        </w:tabs>
        <w:jc w:val="both"/>
        <w:rPr>
          <w:rFonts w:asciiTheme="majorHAnsi" w:hAnsiTheme="majorHAnsi"/>
          <w:b/>
          <w:bCs/>
          <w:i/>
          <w:u w:val="single"/>
          <w:lang w:val="en-GB"/>
        </w:rPr>
      </w:pPr>
      <w:bookmarkStart w:id="0" w:name="_Hlk6341114"/>
      <w:r w:rsidRPr="00260874">
        <w:rPr>
          <w:rFonts w:asciiTheme="majorHAnsi" w:hAnsiTheme="majorHAnsi"/>
          <w:b/>
          <w:bCs/>
          <w:i/>
          <w:u w:val="single"/>
          <w:lang w:val="en-GB"/>
        </w:rPr>
        <w:t>Financial capacity:</w:t>
      </w:r>
    </w:p>
    <w:p w14:paraId="68724A8E" w14:textId="77777777" w:rsidR="006A1A94" w:rsidRPr="00260874" w:rsidRDefault="006A1A94" w:rsidP="006A1A94">
      <w:pPr>
        <w:tabs>
          <w:tab w:val="left" w:pos="567"/>
        </w:tabs>
        <w:jc w:val="both"/>
        <w:rPr>
          <w:rFonts w:asciiTheme="majorHAnsi" w:hAnsiTheme="majorHAnsi"/>
          <w:b/>
          <w:bCs/>
          <w:i/>
          <w:u w:val="single"/>
          <w:lang w:val="en-GB"/>
        </w:rPr>
      </w:pPr>
    </w:p>
    <w:bookmarkEnd w:id="0"/>
    <w:p w14:paraId="3527E79F" w14:textId="762DBC3C" w:rsidR="006A1A94" w:rsidRPr="00260874" w:rsidRDefault="006A1A94" w:rsidP="006A1A94">
      <w:pPr>
        <w:pStyle w:val="Odlomakpopisa"/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rFonts w:asciiTheme="majorHAnsi" w:hAnsiTheme="majorHAnsi"/>
          <w:lang w:val="en-GB"/>
        </w:rPr>
      </w:pPr>
      <w:r w:rsidRPr="00260874">
        <w:rPr>
          <w:rFonts w:asciiTheme="majorHAnsi" w:hAnsiTheme="majorHAnsi"/>
          <w:lang w:val="en-GB"/>
        </w:rPr>
        <w:t xml:space="preserve">The Tenderer’s total (added up) </w:t>
      </w:r>
      <w:r w:rsidR="00E435D6">
        <w:rPr>
          <w:rFonts w:asciiTheme="majorHAnsi" w:hAnsiTheme="majorHAnsi"/>
          <w:lang w:val="en-GB"/>
        </w:rPr>
        <w:t xml:space="preserve">revenue </w:t>
      </w:r>
      <w:r w:rsidR="002B130C" w:rsidRPr="00260874">
        <w:rPr>
          <w:rFonts w:asciiTheme="majorHAnsi" w:hAnsiTheme="majorHAnsi"/>
          <w:lang w:val="en-GB"/>
        </w:rPr>
        <w:t>in 202</w:t>
      </w:r>
      <w:r w:rsidR="007330DD" w:rsidRPr="00260874">
        <w:rPr>
          <w:rFonts w:asciiTheme="majorHAnsi" w:hAnsiTheme="majorHAnsi"/>
          <w:lang w:val="en-GB"/>
        </w:rPr>
        <w:t>2</w:t>
      </w:r>
      <w:r w:rsidR="002B130C" w:rsidRPr="00260874">
        <w:rPr>
          <w:rFonts w:asciiTheme="majorHAnsi" w:hAnsiTheme="majorHAnsi"/>
          <w:lang w:val="en-GB"/>
        </w:rPr>
        <w:t xml:space="preserve"> </w:t>
      </w:r>
      <w:r w:rsidRPr="00260874">
        <w:rPr>
          <w:rFonts w:asciiTheme="majorHAnsi" w:hAnsiTheme="majorHAnsi"/>
          <w:lang w:val="en-GB"/>
        </w:rPr>
        <w:t xml:space="preserve"> and </w:t>
      </w:r>
      <w:r w:rsidR="002B130C" w:rsidRPr="00260874">
        <w:rPr>
          <w:rFonts w:asciiTheme="majorHAnsi" w:hAnsiTheme="majorHAnsi"/>
          <w:lang w:val="en-GB"/>
        </w:rPr>
        <w:t xml:space="preserve">in </w:t>
      </w:r>
      <w:r w:rsidRPr="00260874">
        <w:rPr>
          <w:rFonts w:asciiTheme="majorHAnsi" w:hAnsiTheme="majorHAnsi"/>
          <w:lang w:val="en-GB"/>
        </w:rPr>
        <w:t xml:space="preserve"> </w:t>
      </w:r>
      <w:r w:rsidR="007330DD" w:rsidRPr="00260874">
        <w:rPr>
          <w:rFonts w:asciiTheme="majorHAnsi" w:hAnsiTheme="majorHAnsi"/>
          <w:lang w:val="en-GB"/>
        </w:rPr>
        <w:t>four</w:t>
      </w:r>
      <w:r w:rsidRPr="00260874">
        <w:rPr>
          <w:rFonts w:asciiTheme="majorHAnsi" w:hAnsiTheme="majorHAnsi"/>
          <w:lang w:val="en-GB"/>
        </w:rPr>
        <w:t xml:space="preserve"> prec</w:t>
      </w:r>
      <w:r w:rsidR="002B130C" w:rsidRPr="00260874">
        <w:rPr>
          <w:rFonts w:asciiTheme="majorHAnsi" w:hAnsiTheme="majorHAnsi"/>
          <w:lang w:val="en-GB"/>
        </w:rPr>
        <w:t>e</w:t>
      </w:r>
      <w:r w:rsidRPr="00260874">
        <w:rPr>
          <w:rFonts w:asciiTheme="majorHAnsi" w:hAnsiTheme="majorHAnsi"/>
          <w:lang w:val="en-GB"/>
        </w:rPr>
        <w:t xml:space="preserve">ding years </w:t>
      </w:r>
      <w:r w:rsidR="002B130C" w:rsidRPr="00260874">
        <w:rPr>
          <w:rFonts w:asciiTheme="majorHAnsi" w:hAnsiTheme="majorHAnsi"/>
          <w:lang w:val="en-GB"/>
        </w:rPr>
        <w:t xml:space="preserve">comes to </w:t>
      </w:r>
      <w:r w:rsidRPr="00260874">
        <w:rPr>
          <w:rFonts w:asciiTheme="majorHAnsi" w:hAnsiTheme="majorHAnsi"/>
          <w:lang w:val="en-GB"/>
        </w:rPr>
        <w:t xml:space="preserve"> the amount which is three times higher than the estimated value of the subject of procurement for which the Tenderer is applying</w:t>
      </w:r>
    </w:p>
    <w:p w14:paraId="60B4A7EA" w14:textId="77777777" w:rsidR="006A1A94" w:rsidRPr="00260874" w:rsidRDefault="006A1A94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528A451C" w14:textId="0D7FA85E" w:rsidR="007824F4" w:rsidRPr="00260874" w:rsidRDefault="007824F4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6545DB71" w14:textId="77777777" w:rsidR="001D09A8" w:rsidRPr="0026087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260874" w:rsidRDefault="009B6B99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786792DA" w14:textId="4B3D62A7" w:rsidR="00FE67D7" w:rsidRPr="00260874" w:rsidRDefault="006A1A94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noProof/>
        </w:rPr>
        <w:t>In</w:t>
      </w:r>
      <w:r w:rsidR="00730601" w:rsidRPr="00260874">
        <w:rPr>
          <w:rFonts w:asciiTheme="majorHAnsi" w:hAnsiTheme="majorHAnsi"/>
          <w:bCs/>
          <w:noProof/>
        </w:rPr>
        <w:t xml:space="preserve"> </w:t>
      </w:r>
      <w:r w:rsidR="009B6B99" w:rsidRPr="00260874">
        <w:rPr>
          <w:rFonts w:asciiTheme="majorHAnsi" w:hAnsiTheme="majorHAnsi"/>
          <w:bCs/>
          <w:noProof/>
        </w:rPr>
        <w:t xml:space="preserve">_____________, </w:t>
      </w:r>
      <w:r w:rsidRPr="00260874">
        <w:rPr>
          <w:rFonts w:asciiTheme="majorHAnsi" w:hAnsiTheme="majorHAnsi"/>
          <w:bCs/>
          <w:noProof/>
        </w:rPr>
        <w:t xml:space="preserve">on </w:t>
      </w:r>
      <w:r w:rsidR="009B6B99" w:rsidRPr="00260874">
        <w:rPr>
          <w:rFonts w:asciiTheme="majorHAnsi" w:hAnsiTheme="majorHAnsi"/>
          <w:bCs/>
          <w:noProof/>
        </w:rPr>
        <w:t>__</w:t>
      </w:r>
      <w:r w:rsidR="004E5852" w:rsidRPr="00260874">
        <w:rPr>
          <w:rFonts w:asciiTheme="majorHAnsi" w:hAnsiTheme="majorHAnsi"/>
          <w:bCs/>
          <w:noProof/>
        </w:rPr>
        <w:t>_______</w:t>
      </w:r>
      <w:r w:rsidR="009B6B99" w:rsidRPr="00260874">
        <w:rPr>
          <w:rFonts w:asciiTheme="majorHAnsi" w:hAnsiTheme="majorHAnsi"/>
          <w:bCs/>
          <w:noProof/>
        </w:rPr>
        <w:t>20</w:t>
      </w:r>
      <w:r w:rsidR="00C77BC1" w:rsidRPr="00260874">
        <w:rPr>
          <w:rFonts w:asciiTheme="majorHAnsi" w:hAnsiTheme="majorHAnsi"/>
          <w:bCs/>
          <w:noProof/>
        </w:rPr>
        <w:t>22</w:t>
      </w:r>
      <w:r w:rsidR="009B6B99" w:rsidRPr="00260874">
        <w:rPr>
          <w:rFonts w:asciiTheme="majorHAnsi" w:hAnsiTheme="majorHAnsi"/>
          <w:bCs/>
          <w:noProof/>
        </w:rPr>
        <w:tab/>
      </w:r>
      <w:r w:rsidR="009B6B99" w:rsidRPr="00260874">
        <w:rPr>
          <w:rFonts w:asciiTheme="majorHAnsi" w:hAnsiTheme="majorHAnsi"/>
          <w:bCs/>
          <w:noProof/>
        </w:rPr>
        <w:tab/>
      </w:r>
    </w:p>
    <w:p w14:paraId="2F2867B3" w14:textId="77777777" w:rsidR="00FE67D7" w:rsidRPr="00260874" w:rsidRDefault="00FE67D7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7A6B3C29" w14:textId="3879AE81" w:rsidR="009B6B99" w:rsidRPr="00260874" w:rsidRDefault="009B6B99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  <w:t xml:space="preserve">       </w:t>
      </w:r>
    </w:p>
    <w:p w14:paraId="7EEFE7E1" w14:textId="697C1949" w:rsidR="009B6B99" w:rsidRPr="00260874" w:rsidRDefault="0059416D" w:rsidP="0059416D">
      <w:pPr>
        <w:tabs>
          <w:tab w:val="left" w:pos="567"/>
          <w:tab w:val="left" w:pos="924"/>
          <w:tab w:val="right" w:pos="9070"/>
        </w:tabs>
        <w:jc w:val="center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  <w:t xml:space="preserve">                                   </w:t>
      </w:r>
      <w:r w:rsidR="00D47AC0" w:rsidRPr="00260874">
        <w:rPr>
          <w:rFonts w:asciiTheme="majorHAnsi" w:hAnsiTheme="majorHAnsi"/>
          <w:bCs/>
          <w:noProof/>
        </w:rPr>
        <w:t xml:space="preserve">ON BEHALF OF THE </w:t>
      </w:r>
      <w:r w:rsidR="006A1A94" w:rsidRPr="00260874">
        <w:rPr>
          <w:rFonts w:asciiTheme="majorHAnsi" w:hAnsiTheme="majorHAnsi"/>
          <w:bCs/>
          <w:noProof/>
        </w:rPr>
        <w:t xml:space="preserve"> TENDERER:</w:t>
      </w:r>
    </w:p>
    <w:tbl>
      <w:tblPr>
        <w:tblStyle w:val="Reetkatablice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98"/>
      </w:tblGrid>
      <w:tr w:rsidR="0059416D" w:rsidRPr="00260874" w14:paraId="53339FFF" w14:textId="77777777" w:rsidTr="0059416D">
        <w:tc>
          <w:tcPr>
            <w:tcW w:w="6798" w:type="dxa"/>
          </w:tcPr>
          <w:p w14:paraId="3AD9DE58" w14:textId="77777777" w:rsidR="0059416D" w:rsidRPr="00260874" w:rsidRDefault="0059416D" w:rsidP="009B6B99">
            <w:pPr>
              <w:tabs>
                <w:tab w:val="left" w:pos="567"/>
              </w:tabs>
              <w:jc w:val="right"/>
              <w:rPr>
                <w:rFonts w:asciiTheme="majorHAnsi" w:hAnsiTheme="majorHAnsi"/>
                <w:bCs/>
                <w:noProof/>
              </w:rPr>
            </w:pPr>
          </w:p>
        </w:tc>
      </w:tr>
      <w:tr w:rsidR="0059416D" w:rsidRPr="00260874" w14:paraId="249D2279" w14:textId="77777777" w:rsidTr="0059416D">
        <w:tc>
          <w:tcPr>
            <w:tcW w:w="6798" w:type="dxa"/>
          </w:tcPr>
          <w:p w14:paraId="7E8DE528" w14:textId="5B54F024" w:rsidR="0059416D" w:rsidRPr="00260874" w:rsidRDefault="0059416D" w:rsidP="006A1A94">
            <w:pPr>
              <w:tabs>
                <w:tab w:val="left" w:pos="567"/>
              </w:tabs>
              <w:jc w:val="center"/>
              <w:rPr>
                <w:rFonts w:asciiTheme="majorHAnsi" w:hAnsiTheme="majorHAnsi"/>
                <w:bCs/>
                <w:noProof/>
                <w:sz w:val="20"/>
              </w:rPr>
            </w:pPr>
            <w:r w:rsidRPr="00260874">
              <w:rPr>
                <w:rFonts w:asciiTheme="majorHAnsi" w:hAnsiTheme="majorHAnsi"/>
                <w:bCs/>
                <w:noProof/>
                <w:sz w:val="20"/>
              </w:rPr>
              <w:t>(</w:t>
            </w:r>
            <w:r w:rsidR="006A1A94" w:rsidRPr="00260874">
              <w:rPr>
                <w:rFonts w:asciiTheme="majorHAnsi" w:hAnsiTheme="majorHAnsi"/>
                <w:bCs/>
                <w:noProof/>
                <w:sz w:val="20"/>
              </w:rPr>
              <w:t>name and signature of the authorized person</w:t>
            </w:r>
            <w:r w:rsidRPr="00260874">
              <w:rPr>
                <w:rFonts w:asciiTheme="majorHAnsi" w:hAnsiTheme="majorHAnsi"/>
                <w:bCs/>
                <w:noProof/>
                <w:sz w:val="20"/>
              </w:rPr>
              <w:t>)</w:t>
            </w:r>
          </w:p>
        </w:tc>
      </w:tr>
    </w:tbl>
    <w:p w14:paraId="7BDB7411" w14:textId="77777777" w:rsidR="00FB51F2" w:rsidRPr="00260874" w:rsidRDefault="00FB51F2" w:rsidP="0059416D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ajorHAnsi" w:hAnsiTheme="majorHAnsi" w:cstheme="minorHAnsi"/>
          <w:sz w:val="22"/>
          <w:szCs w:val="22"/>
        </w:rPr>
      </w:pPr>
    </w:p>
    <w:sectPr w:rsidR="00FB51F2" w:rsidRPr="00260874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C71C" w14:textId="77777777" w:rsidR="002E2EA8" w:rsidRDefault="002E2EA8" w:rsidP="000C480B">
      <w:r>
        <w:separator/>
      </w:r>
    </w:p>
  </w:endnote>
  <w:endnote w:type="continuationSeparator" w:id="0">
    <w:p w14:paraId="38851590" w14:textId="77777777" w:rsidR="002E2EA8" w:rsidRDefault="002E2EA8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Vinkovci,  Hrvatska tel: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2E2EA8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2E2EA8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2E2EA8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" filled="f" stroked="f">
              <v:path arrowok="t"/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216.400.000,00 kn, direktor: Dražen Ivezić, predsjednik Nadzornog odbora: Ivan Ergović</w:t>
                    </w:r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362FF8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362FF8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362FF8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2E2EA8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2E2EA8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Vinkovci, Hrvatska tel: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2E2EA8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" filled="f" stroked="f">
              <v:path arrowok="t"/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ŽR 2360000-1101231005 ZABA, IBAN ZABA HR1023600001101231005 SWIFT ZABAHR2X, IBAN PBZ 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predsjednik Nadzornog odbora: Ivan Ergović</w:t>
                    </w:r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362FF8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2E2EA8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2E2EA8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CC44F" w14:textId="77777777" w:rsidR="002E2EA8" w:rsidRDefault="002E2EA8" w:rsidP="000C480B">
      <w:r>
        <w:separator/>
      </w:r>
    </w:p>
  </w:footnote>
  <w:footnote w:type="continuationSeparator" w:id="0">
    <w:p w14:paraId="36FF0F5A" w14:textId="77777777" w:rsidR="002E2EA8" w:rsidRDefault="002E2EA8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2E2EA8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471778">
    <w:abstractNumId w:val="1"/>
  </w:num>
  <w:num w:numId="2" w16cid:durableId="375593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1558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05D48"/>
    <w:rsid w:val="00110439"/>
    <w:rsid w:val="00131D65"/>
    <w:rsid w:val="00143C71"/>
    <w:rsid w:val="00161B31"/>
    <w:rsid w:val="00182AD8"/>
    <w:rsid w:val="001A60BF"/>
    <w:rsid w:val="001D09A8"/>
    <w:rsid w:val="001D64D6"/>
    <w:rsid w:val="001E1D4A"/>
    <w:rsid w:val="00234C9B"/>
    <w:rsid w:val="002420FB"/>
    <w:rsid w:val="00252513"/>
    <w:rsid w:val="00252828"/>
    <w:rsid w:val="00260874"/>
    <w:rsid w:val="0027246D"/>
    <w:rsid w:val="002867A3"/>
    <w:rsid w:val="002870A9"/>
    <w:rsid w:val="002914CB"/>
    <w:rsid w:val="002B130C"/>
    <w:rsid w:val="002D1BEF"/>
    <w:rsid w:val="002E2EA8"/>
    <w:rsid w:val="002F792E"/>
    <w:rsid w:val="003018E3"/>
    <w:rsid w:val="00302AD0"/>
    <w:rsid w:val="0031342C"/>
    <w:rsid w:val="00341FD7"/>
    <w:rsid w:val="00360631"/>
    <w:rsid w:val="00362FF8"/>
    <w:rsid w:val="003660E0"/>
    <w:rsid w:val="00366D62"/>
    <w:rsid w:val="00377FB9"/>
    <w:rsid w:val="00397B5C"/>
    <w:rsid w:val="003A21E4"/>
    <w:rsid w:val="003A49A6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743B9"/>
    <w:rsid w:val="00576E3B"/>
    <w:rsid w:val="005856E6"/>
    <w:rsid w:val="00591591"/>
    <w:rsid w:val="00592C23"/>
    <w:rsid w:val="0059416D"/>
    <w:rsid w:val="005A2BBF"/>
    <w:rsid w:val="005A327A"/>
    <w:rsid w:val="005B4A8F"/>
    <w:rsid w:val="005B7CB3"/>
    <w:rsid w:val="005C6AF9"/>
    <w:rsid w:val="005F7183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87686"/>
    <w:rsid w:val="006A1A94"/>
    <w:rsid w:val="006A1CBC"/>
    <w:rsid w:val="006B0DBA"/>
    <w:rsid w:val="006C2E2A"/>
    <w:rsid w:val="006C3550"/>
    <w:rsid w:val="006C7899"/>
    <w:rsid w:val="00704F49"/>
    <w:rsid w:val="00722FD3"/>
    <w:rsid w:val="00730601"/>
    <w:rsid w:val="007330DD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D53AB"/>
    <w:rsid w:val="007F66A9"/>
    <w:rsid w:val="00804E36"/>
    <w:rsid w:val="00814BB6"/>
    <w:rsid w:val="00824CF0"/>
    <w:rsid w:val="0082535D"/>
    <w:rsid w:val="00830B99"/>
    <w:rsid w:val="00842A72"/>
    <w:rsid w:val="00850713"/>
    <w:rsid w:val="00861525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20296"/>
    <w:rsid w:val="00937E4D"/>
    <w:rsid w:val="0094123F"/>
    <w:rsid w:val="00946E44"/>
    <w:rsid w:val="0094750A"/>
    <w:rsid w:val="0095586E"/>
    <w:rsid w:val="0095662F"/>
    <w:rsid w:val="0097379E"/>
    <w:rsid w:val="00977A10"/>
    <w:rsid w:val="00983F9A"/>
    <w:rsid w:val="00997649"/>
    <w:rsid w:val="009A7E64"/>
    <w:rsid w:val="009B6B99"/>
    <w:rsid w:val="009C4564"/>
    <w:rsid w:val="009D22CA"/>
    <w:rsid w:val="009F060C"/>
    <w:rsid w:val="00A143F3"/>
    <w:rsid w:val="00A27EC0"/>
    <w:rsid w:val="00A31B75"/>
    <w:rsid w:val="00A60E95"/>
    <w:rsid w:val="00A82CB8"/>
    <w:rsid w:val="00AB38DC"/>
    <w:rsid w:val="00AC6C0A"/>
    <w:rsid w:val="00AD241E"/>
    <w:rsid w:val="00AE0C51"/>
    <w:rsid w:val="00AE5827"/>
    <w:rsid w:val="00AE7042"/>
    <w:rsid w:val="00B025BC"/>
    <w:rsid w:val="00B161EB"/>
    <w:rsid w:val="00B21E8F"/>
    <w:rsid w:val="00B24A09"/>
    <w:rsid w:val="00B719AD"/>
    <w:rsid w:val="00B9082A"/>
    <w:rsid w:val="00B9739C"/>
    <w:rsid w:val="00BA1467"/>
    <w:rsid w:val="00BB29A9"/>
    <w:rsid w:val="00BC0077"/>
    <w:rsid w:val="00BD5975"/>
    <w:rsid w:val="00BE3455"/>
    <w:rsid w:val="00BF39EC"/>
    <w:rsid w:val="00BF4068"/>
    <w:rsid w:val="00C11DE9"/>
    <w:rsid w:val="00C15BB8"/>
    <w:rsid w:val="00C25A82"/>
    <w:rsid w:val="00C4522C"/>
    <w:rsid w:val="00C567DE"/>
    <w:rsid w:val="00C67F1D"/>
    <w:rsid w:val="00C74E9B"/>
    <w:rsid w:val="00C77BC1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47AC0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435D6"/>
    <w:rsid w:val="00E5658A"/>
    <w:rsid w:val="00E70758"/>
    <w:rsid w:val="00E74963"/>
    <w:rsid w:val="00EA2CC4"/>
    <w:rsid w:val="00EB2638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E67D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594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636512-2A76-4D45-A02C-9D848669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27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1252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13</cp:revision>
  <cp:lastPrinted>2021-04-20T06:31:00Z</cp:lastPrinted>
  <dcterms:created xsi:type="dcterms:W3CDTF">2022-01-14T14:09:00Z</dcterms:created>
  <dcterms:modified xsi:type="dcterms:W3CDTF">2022-04-26T07:03:00Z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